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A244DD" w:rsidRPr="007B0B71" w:rsidTr="00B337EF">
        <w:tc>
          <w:tcPr>
            <w:tcW w:w="9747" w:type="dxa"/>
          </w:tcPr>
          <w:p w:rsidR="00A244DD" w:rsidRPr="007B0B71" w:rsidRDefault="00A244DD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244DD" w:rsidRPr="007B0B71" w:rsidRDefault="00A244DD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B71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A244DD" w:rsidRPr="007B0B71" w:rsidRDefault="00A244DD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B71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A244DD" w:rsidRPr="007B0B71" w:rsidRDefault="00A244DD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B71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A244DD" w:rsidRPr="007B0B71" w:rsidRDefault="00A244DD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0B71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244DD" w:rsidRPr="007B0B71" w:rsidRDefault="00A244DD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________________ № _____</w:t>
            </w:r>
          </w:p>
          <w:p w:rsidR="00A244DD" w:rsidRPr="007B0B71" w:rsidRDefault="00A244DD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44DD" w:rsidRPr="007B0B71" w:rsidRDefault="00A244DD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>«ПРИЛОЖЕНИЕ № 1</w:t>
            </w:r>
          </w:p>
          <w:p w:rsidR="00A244DD" w:rsidRPr="007B0B71" w:rsidRDefault="00A244DD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A244DD" w:rsidRPr="007B0B71" w:rsidRDefault="00A244DD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A244DD" w:rsidRPr="007B0B71" w:rsidRDefault="00A244DD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A244DD" w:rsidRPr="007B0B71" w:rsidRDefault="00A244DD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A244DD" w:rsidRPr="007B0B71" w:rsidRDefault="00A244DD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A244DD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44DD" w:rsidRPr="004F6CD4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44DD" w:rsidRPr="00314210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A244DD" w:rsidRPr="00314210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A244DD" w:rsidRPr="00314210" w:rsidRDefault="00A244DD" w:rsidP="00330AE7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A244DD" w:rsidRDefault="00A244DD" w:rsidP="00330A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A244DD" w:rsidRPr="007B0B71" w:rsidTr="00B337EF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7B0B71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A244DD" w:rsidRPr="007B0B71" w:rsidTr="00B337EF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B0B71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7B0B71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244DD" w:rsidRPr="007B0B71" w:rsidTr="00B337E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A244DD" w:rsidRPr="007B0B71" w:rsidRDefault="00A244DD" w:rsidP="00B337EF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A244DD" w:rsidRPr="007B0B71" w:rsidRDefault="00A244DD" w:rsidP="00B33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244DD" w:rsidRPr="007B0B71" w:rsidRDefault="00A244DD" w:rsidP="00B337E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A244DD" w:rsidRPr="007B0B71" w:rsidRDefault="00A244DD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A244DD" w:rsidRPr="007B0B71" w:rsidTr="00B337E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A244DD" w:rsidRPr="007B0B71" w:rsidRDefault="00A244DD" w:rsidP="00B337EF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D" w:rsidRPr="007B0B71" w:rsidRDefault="00A244DD" w:rsidP="00B33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B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244DD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A244DD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A244DD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A244DD" w:rsidRPr="00935992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A244DD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A244DD" w:rsidRPr="004F6CD4" w:rsidRDefault="00A244DD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p w:rsidR="00A244DD" w:rsidRPr="00330AE7" w:rsidRDefault="00A244DD" w:rsidP="00330AE7">
      <w:pPr>
        <w:rPr>
          <w:szCs w:val="28"/>
        </w:rPr>
      </w:pPr>
    </w:p>
    <w:sectPr w:rsidR="00A244DD" w:rsidRPr="00330AE7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4DD" w:rsidRDefault="00A244DD" w:rsidP="00FD7872">
      <w:pPr>
        <w:spacing w:after="0" w:line="240" w:lineRule="auto"/>
      </w:pPr>
      <w:r>
        <w:separator/>
      </w:r>
    </w:p>
  </w:endnote>
  <w:endnote w:type="continuationSeparator" w:id="0">
    <w:p w:rsidR="00A244DD" w:rsidRDefault="00A244DD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4DD" w:rsidRDefault="00A244DD" w:rsidP="00FD7872">
      <w:pPr>
        <w:spacing w:after="0" w:line="240" w:lineRule="auto"/>
      </w:pPr>
      <w:r>
        <w:separator/>
      </w:r>
    </w:p>
  </w:footnote>
  <w:footnote w:type="continuationSeparator" w:id="0">
    <w:p w:rsidR="00A244DD" w:rsidRDefault="00A244DD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DD" w:rsidRDefault="00A244D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44DD" w:rsidRDefault="00A244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DD" w:rsidRDefault="00A244D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244DD" w:rsidRDefault="00A244D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130602"/>
    <w:rsid w:val="00220C75"/>
    <w:rsid w:val="002C5A44"/>
    <w:rsid w:val="00314210"/>
    <w:rsid w:val="0031788D"/>
    <w:rsid w:val="00330AE7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6A0681"/>
    <w:rsid w:val="007A6967"/>
    <w:rsid w:val="007B0B71"/>
    <w:rsid w:val="007C4BF2"/>
    <w:rsid w:val="007F0F79"/>
    <w:rsid w:val="00830CA8"/>
    <w:rsid w:val="008506AC"/>
    <w:rsid w:val="00895FAC"/>
    <w:rsid w:val="00935992"/>
    <w:rsid w:val="009764C6"/>
    <w:rsid w:val="009B3A99"/>
    <w:rsid w:val="009E0431"/>
    <w:rsid w:val="009E5370"/>
    <w:rsid w:val="009F77CE"/>
    <w:rsid w:val="00A21DBB"/>
    <w:rsid w:val="00A244DD"/>
    <w:rsid w:val="00A647DE"/>
    <w:rsid w:val="00B17DC9"/>
    <w:rsid w:val="00B30F42"/>
    <w:rsid w:val="00B337EF"/>
    <w:rsid w:val="00B33FD1"/>
    <w:rsid w:val="00C2367A"/>
    <w:rsid w:val="00C72DAE"/>
    <w:rsid w:val="00D321C3"/>
    <w:rsid w:val="00D340C8"/>
    <w:rsid w:val="00D36311"/>
    <w:rsid w:val="00D52B85"/>
    <w:rsid w:val="00DB6ED7"/>
    <w:rsid w:val="00E67CCA"/>
    <w:rsid w:val="00E70C4F"/>
    <w:rsid w:val="00E76438"/>
    <w:rsid w:val="00EF6F94"/>
    <w:rsid w:val="00F05ABC"/>
    <w:rsid w:val="00F10B0D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49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465</Words>
  <Characters>2653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23</cp:revision>
  <cp:lastPrinted>2025-03-11T14:11:00Z</cp:lastPrinted>
  <dcterms:created xsi:type="dcterms:W3CDTF">2019-08-19T13:15:00Z</dcterms:created>
  <dcterms:modified xsi:type="dcterms:W3CDTF">2025-03-14T06:37:00Z</dcterms:modified>
</cp:coreProperties>
</file>